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 марта 2014г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F491E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F491E" w:rsidRPr="009C424C" w:rsidRDefault="00FF491E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 ул. Красная 43/6 на 2014г-2015г</w:t>
      </w:r>
    </w:p>
    <w:p w:rsidR="00FF491E" w:rsidRDefault="00FF491E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4680.00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 ж/б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410,11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9924,66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1933,3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5799,90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ФЗ-261</w:t>
            </w: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FF491E" w:rsidRPr="004E71B9" w:rsidRDefault="00FF491E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1799,2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8,89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 в ВРУ колодок и предохранителей ПН-2 на энергоэфективные ППНП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3500</w:t>
            </w:r>
            <w:r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Смена автоматических выключателей этажных щитов питания квартир (АЕ-1031) на автоматы ИЭК 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2632,00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Испытание электроустановок и оборудования 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5485,62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  <w:r>
              <w:rPr>
                <w:rFonts w:ascii="Times New Roman" w:hAnsi="Times New Roman"/>
                <w:sz w:val="28"/>
                <w:szCs w:val="28"/>
              </w:rPr>
              <w:t>( по жалобе)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85,6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89,63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Подвал подготовка т/узла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установки счетчика на горячем водоснабжении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Водомер на подаче д80мм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Водомер д50 мм обратка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Фильтр 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манометр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Кран д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15 мм</w:t>
              </w:r>
            </w:smartTag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Труба ППР д 76 подача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Труба ППР д63мм обратка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17160,00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энергофлекс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Стяжки 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упак.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Комплектующие к ППР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трубы д 40мм на холодном водоснабжении на ноле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768,00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 ФЗ-261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ж/бетонной ступени при входе в подъезд</w:t>
            </w:r>
          </w:p>
        </w:tc>
        <w:tc>
          <w:tcPr>
            <w:tcW w:w="1550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2112" w:type="dxa"/>
          </w:tcPr>
          <w:p w:rsidR="00FF491E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</w:p>
        </w:tc>
        <w:tc>
          <w:tcPr>
            <w:tcW w:w="2113" w:type="dxa"/>
          </w:tcPr>
          <w:p w:rsidR="00FF491E" w:rsidRDefault="00FF491E" w:rsidP="00B44D0A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12000,00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дворника-уборшицы, МОП, управление МКД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месяц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12676,80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491E" w:rsidRPr="008827D9" w:rsidTr="008827D9">
        <w:tc>
          <w:tcPr>
            <w:tcW w:w="675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10,65 р/м2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175174,59</w:t>
            </w:r>
          </w:p>
        </w:tc>
        <w:tc>
          <w:tcPr>
            <w:tcW w:w="2113" w:type="dxa"/>
          </w:tcPr>
          <w:p w:rsidR="00FF491E" w:rsidRPr="008827D9" w:rsidRDefault="00FF491E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11,28руб.</w:t>
            </w:r>
          </w:p>
        </w:tc>
      </w:tr>
    </w:tbl>
    <w:p w:rsidR="00FF491E" w:rsidRDefault="00FF491E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491E" w:rsidRPr="009C424C" w:rsidRDefault="00FF491E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FF491E" w:rsidRPr="009C424C" w:rsidSect="009C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1E" w:rsidRDefault="00FF491E">
      <w:r>
        <w:separator/>
      </w:r>
    </w:p>
  </w:endnote>
  <w:endnote w:type="continuationSeparator" w:id="0">
    <w:p w:rsidR="00FF491E" w:rsidRDefault="00FF4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491E" w:rsidRDefault="00FF491E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F491E" w:rsidRDefault="00FF491E" w:rsidP="00BD3C0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1E" w:rsidRDefault="00FF491E">
      <w:r>
        <w:separator/>
      </w:r>
    </w:p>
  </w:footnote>
  <w:footnote w:type="continuationSeparator" w:id="0">
    <w:p w:rsidR="00FF491E" w:rsidRDefault="00FF4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1E" w:rsidRDefault="00FF49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0143F"/>
    <w:rsid w:val="00011C1C"/>
    <w:rsid w:val="0001484E"/>
    <w:rsid w:val="0005320E"/>
    <w:rsid w:val="0009462B"/>
    <w:rsid w:val="00095B20"/>
    <w:rsid w:val="000D28F9"/>
    <w:rsid w:val="000D6297"/>
    <w:rsid w:val="000E5A5E"/>
    <w:rsid w:val="000F5454"/>
    <w:rsid w:val="0010550A"/>
    <w:rsid w:val="001262F0"/>
    <w:rsid w:val="00153EA9"/>
    <w:rsid w:val="00154AF8"/>
    <w:rsid w:val="001A4A9B"/>
    <w:rsid w:val="001B1F07"/>
    <w:rsid w:val="001B54A3"/>
    <w:rsid w:val="00275DAC"/>
    <w:rsid w:val="002D7075"/>
    <w:rsid w:val="002E0FE7"/>
    <w:rsid w:val="00324A47"/>
    <w:rsid w:val="00334A78"/>
    <w:rsid w:val="0036443F"/>
    <w:rsid w:val="003B3529"/>
    <w:rsid w:val="003F7FCA"/>
    <w:rsid w:val="004057BB"/>
    <w:rsid w:val="00405F05"/>
    <w:rsid w:val="004425EF"/>
    <w:rsid w:val="004A1059"/>
    <w:rsid w:val="004E71B9"/>
    <w:rsid w:val="005172D0"/>
    <w:rsid w:val="0053365A"/>
    <w:rsid w:val="005352A9"/>
    <w:rsid w:val="00582921"/>
    <w:rsid w:val="005A364F"/>
    <w:rsid w:val="006150DB"/>
    <w:rsid w:val="00620B1C"/>
    <w:rsid w:val="00672B00"/>
    <w:rsid w:val="006B1EB8"/>
    <w:rsid w:val="006E64F7"/>
    <w:rsid w:val="006F5D1F"/>
    <w:rsid w:val="00701343"/>
    <w:rsid w:val="00721CFE"/>
    <w:rsid w:val="007815BB"/>
    <w:rsid w:val="007A12D6"/>
    <w:rsid w:val="007B788C"/>
    <w:rsid w:val="007D25D8"/>
    <w:rsid w:val="007D3C55"/>
    <w:rsid w:val="00807FD4"/>
    <w:rsid w:val="008309EE"/>
    <w:rsid w:val="008827D9"/>
    <w:rsid w:val="008848ED"/>
    <w:rsid w:val="008952FB"/>
    <w:rsid w:val="008C2A42"/>
    <w:rsid w:val="008D73CC"/>
    <w:rsid w:val="00910F2A"/>
    <w:rsid w:val="00950A41"/>
    <w:rsid w:val="00975AD3"/>
    <w:rsid w:val="00990D0A"/>
    <w:rsid w:val="009A33A4"/>
    <w:rsid w:val="009C424C"/>
    <w:rsid w:val="009D330B"/>
    <w:rsid w:val="009E6467"/>
    <w:rsid w:val="009E6815"/>
    <w:rsid w:val="009F0E07"/>
    <w:rsid w:val="00A16BC4"/>
    <w:rsid w:val="00A40B58"/>
    <w:rsid w:val="00A65823"/>
    <w:rsid w:val="00A67186"/>
    <w:rsid w:val="00A8537A"/>
    <w:rsid w:val="00A9350F"/>
    <w:rsid w:val="00AA28CA"/>
    <w:rsid w:val="00AE6F37"/>
    <w:rsid w:val="00B26944"/>
    <w:rsid w:val="00B44D0A"/>
    <w:rsid w:val="00B611DF"/>
    <w:rsid w:val="00B6430E"/>
    <w:rsid w:val="00B64CF8"/>
    <w:rsid w:val="00BD3C0F"/>
    <w:rsid w:val="00C13A50"/>
    <w:rsid w:val="00C1681F"/>
    <w:rsid w:val="00C44C8D"/>
    <w:rsid w:val="00C56BAF"/>
    <w:rsid w:val="00CB6DC0"/>
    <w:rsid w:val="00CD3501"/>
    <w:rsid w:val="00CE422E"/>
    <w:rsid w:val="00D07880"/>
    <w:rsid w:val="00D176F1"/>
    <w:rsid w:val="00D47572"/>
    <w:rsid w:val="00D87302"/>
    <w:rsid w:val="00D95CB4"/>
    <w:rsid w:val="00DA26D0"/>
    <w:rsid w:val="00DC4577"/>
    <w:rsid w:val="00DC58CE"/>
    <w:rsid w:val="00E26021"/>
    <w:rsid w:val="00E33AA9"/>
    <w:rsid w:val="00E52362"/>
    <w:rsid w:val="00EE336D"/>
    <w:rsid w:val="00F02ABF"/>
    <w:rsid w:val="00F867C6"/>
    <w:rsid w:val="00FC3D1C"/>
    <w:rsid w:val="00FD0374"/>
    <w:rsid w:val="00FD47F3"/>
    <w:rsid w:val="00FF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64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3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4</Pages>
  <Words>370</Words>
  <Characters>2112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8</cp:revision>
  <cp:lastPrinted>2014-03-20T05:33:00Z</cp:lastPrinted>
  <dcterms:created xsi:type="dcterms:W3CDTF">2014-03-18T09:00:00Z</dcterms:created>
  <dcterms:modified xsi:type="dcterms:W3CDTF">2014-03-21T12:14:00Z</dcterms:modified>
</cp:coreProperties>
</file>